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E7AE866" w14:textId="13B5EBA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1D259D">
        <w:rPr>
          <w:rFonts w:ascii="Corbel" w:hAnsi="Corbel"/>
          <w:bCs/>
          <w:i/>
        </w:rPr>
        <w:t xml:space="preserve">Załącznik nr 1.5 do Zarządzenia Rektora UR  nr </w:t>
      </w:r>
      <w:r w:rsidR="001D259D">
        <w:rPr>
          <w:rFonts w:ascii="Corbel" w:hAnsi="Corbel"/>
          <w:bCs/>
          <w:i/>
        </w:rPr>
        <w:t>7</w:t>
      </w:r>
      <w:r w:rsidRPr="00E960BB" w:rsidR="001D259D">
        <w:rPr>
          <w:rFonts w:ascii="Corbel" w:hAnsi="Corbel"/>
          <w:bCs/>
          <w:i/>
        </w:rPr>
        <w:t>/20</w:t>
      </w:r>
      <w:r w:rsidR="001D259D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12F94" w:rsidP="00A12F94" w:rsidRDefault="0071620A" w14:paraId="73E2F6FE" w14:textId="1F9A5C6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A12F94">
        <w:rPr>
          <w:rFonts w:ascii="Corbel" w:hAnsi="Corbel"/>
          <w:i/>
          <w:smallCaps/>
          <w:sz w:val="24"/>
          <w:szCs w:val="24"/>
        </w:rPr>
        <w:t>202</w:t>
      </w:r>
      <w:r w:rsidR="00940B86">
        <w:rPr>
          <w:rFonts w:ascii="Corbel" w:hAnsi="Corbel"/>
          <w:i/>
          <w:smallCaps/>
          <w:sz w:val="24"/>
          <w:szCs w:val="24"/>
        </w:rPr>
        <w:t>3</w:t>
      </w:r>
      <w:r w:rsidR="00A12F94">
        <w:rPr>
          <w:rFonts w:ascii="Corbel" w:hAnsi="Corbel"/>
          <w:i/>
          <w:smallCaps/>
          <w:sz w:val="24"/>
          <w:szCs w:val="24"/>
        </w:rPr>
        <w:t>-202</w:t>
      </w:r>
      <w:r w:rsidR="00940B86">
        <w:rPr>
          <w:rFonts w:ascii="Corbel" w:hAnsi="Corbel"/>
          <w:i/>
          <w:smallCaps/>
          <w:sz w:val="24"/>
          <w:szCs w:val="24"/>
        </w:rPr>
        <w:t>8</w:t>
      </w:r>
    </w:p>
    <w:p w:rsidR="0085747A" w:rsidP="00EA4832" w:rsidRDefault="00EA4832" w14:paraId="19345D10" w14:textId="301059A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</w:t>
      </w:r>
      <w:r w:rsidR="00A12F94">
        <w:rPr>
          <w:rFonts w:ascii="Corbel" w:hAnsi="Corbel"/>
          <w:i/>
          <w:sz w:val="24"/>
          <w:szCs w:val="24"/>
        </w:rPr>
        <w:t xml:space="preserve">                                                                 </w:t>
      </w:r>
      <w:r>
        <w:rPr>
          <w:rFonts w:ascii="Corbel" w:hAnsi="Corbel"/>
          <w:i/>
          <w:sz w:val="24"/>
          <w:szCs w:val="24"/>
        </w:rPr>
        <w:t xml:space="preserve">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3F10991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C070CA">
        <w:rPr>
          <w:rFonts w:ascii="Corbel" w:hAnsi="Corbel"/>
          <w:sz w:val="20"/>
          <w:szCs w:val="20"/>
        </w:rPr>
        <w:t>202</w:t>
      </w:r>
      <w:r w:rsidR="00940B86">
        <w:rPr>
          <w:rFonts w:ascii="Corbel" w:hAnsi="Corbel"/>
          <w:sz w:val="20"/>
          <w:szCs w:val="20"/>
        </w:rPr>
        <w:t>5</w:t>
      </w:r>
      <w:r w:rsidR="00C070CA">
        <w:rPr>
          <w:rFonts w:ascii="Corbel" w:hAnsi="Corbel"/>
          <w:sz w:val="20"/>
          <w:szCs w:val="20"/>
        </w:rPr>
        <w:t>/202</w:t>
      </w:r>
      <w:r w:rsidR="00940B86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EBF0EEF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41B4BFA9" w14:textId="5BEC00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Pr="009C54AE" w:rsidR="0085747A" w:rsidTr="6EBF0EEF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6EBF0EEF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1ACB" w14:paraId="77C22F8B" w14:textId="2A7A6B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6EBF0EEF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1ACB" w14:paraId="05234094" w14:textId="31A5FA3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6EBF0EEF" w14:paraId="3FF9E5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5666C755" w14:textId="566E79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5747A" w:rsidTr="6EBF0EEF" w14:paraId="175D6E01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3A277918" w14:textId="33DE11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Pr="009C54AE" w:rsidR="0085747A" w:rsidTr="6EBF0EEF" w14:paraId="6E67EAE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2264E" w14:paraId="3DF801C0" w14:textId="5745CE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6EBF0EEF" w14:paraId="75ABF26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436E58" w14:paraId="09B4BC64" w14:textId="1452D9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6EBF0EEF" w14:paraId="15CBCD2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12129" w14:paraId="3F14A35C" w14:textId="1B32AC5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 xml:space="preserve"> , </w:t>
            </w:r>
            <w:proofErr w:type="spellStart"/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A20F62" w:rsidR="0092264E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1D3DE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Pr="009C54AE" w:rsidR="0085747A" w:rsidTr="6EBF0EEF" w14:paraId="4DBB036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shd w:val="clear" w:color="auto" w:fill="auto"/>
            <w:tcMar/>
            <w:vAlign w:val="center"/>
          </w:tcPr>
          <w:p w:rsidRPr="0092264E" w:rsidR="0085747A" w:rsidP="009C54AE" w:rsidRDefault="00112129" w14:paraId="37E0FF9D" w14:textId="2D875EE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Pr="00F32A5E" w:rsidR="00584E6A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Pr="009C54AE" w:rsidR="00923D7D" w:rsidTr="6EBF0EEF" w14:paraId="13B16DC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112129" w14:paraId="1E007C68" w14:textId="38AD6F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6EBF0EEF" w14:paraId="571FE831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EBF0EEF" w:rsidRDefault="0092264E" w14:paraId="7A3179F0" w14:textId="6CA0B77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6EBF0EEF" w:rsidR="5409D70B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6EBF0EEF" w:rsidR="0092264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r hab. Wojciech </w:t>
            </w:r>
            <w:r w:rsidRPr="6EBF0EEF" w:rsidR="0092264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6EBF0EEF" w:rsidR="463D85C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 prof. UR</w:t>
            </w:r>
          </w:p>
        </w:tc>
      </w:tr>
      <w:tr w:rsidRPr="009C54AE" w:rsidR="0085747A" w:rsidTr="6EBF0EEF" w14:paraId="367BD83D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2A2B163" w14:textId="3D506B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48237B9F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44A5CF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A4E24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A4E24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1D3DE0" w14:paraId="7641C309" w14:textId="42D0FC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436E58" w14:paraId="53E4345E" w14:textId="7B0FE00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1BFEB4C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436E58" w14:paraId="195F5311" w14:textId="2B7054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92264E" w14:paraId="7E1E430A" w14:textId="7EBF95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6752181E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537434E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92264E" w14:paraId="492E0375" w14:textId="276631F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0789ED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C070CA">
        <w:rPr>
          <w:rFonts w:ascii="Corbel" w:hAnsi="Corbel"/>
          <w:smallCaps w:val="0"/>
          <w:szCs w:val="24"/>
        </w:rPr>
        <w:t xml:space="preserve"> (z toku): </w:t>
      </w:r>
      <w:r w:rsidRPr="00AE4C30" w:rsidR="00C070CA">
        <w:rPr>
          <w:rFonts w:ascii="Corbel" w:hAnsi="Corbel"/>
          <w:b w:val="0"/>
          <w:smallCaps w:val="0"/>
          <w:szCs w:val="24"/>
        </w:rPr>
        <w:t>zaliczenie</w:t>
      </w:r>
      <w:r w:rsidRPr="00AE4C30" w:rsidR="0057114C">
        <w:rPr>
          <w:rFonts w:ascii="Corbel" w:hAnsi="Corbel"/>
          <w:b w:val="0"/>
          <w:smallCaps w:val="0"/>
          <w:szCs w:val="24"/>
        </w:rPr>
        <w:t xml:space="preserve"> z oceną</w:t>
      </w:r>
    </w:p>
    <w:p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9C54AE" w:rsidR="0085747A" w:rsidP="0092264E" w:rsidRDefault="0092264E" w14:paraId="443A7D53" w14:textId="2300ECD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</w:p>
        </w:tc>
      </w:tr>
    </w:tbl>
    <w:p w:rsidR="00153C41" w:rsidP="009C54AE" w:rsidRDefault="00153C41" w14:paraId="34DE296F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92264E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F714DE" w:rsidR="0085747A" w:rsidP="009C54AE" w:rsidRDefault="0092264E" w14:paraId="5969A5D0" w14:textId="1F09E7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Pr="009C54AE" w:rsidR="0085747A" w:rsidTr="0092264E" w14:paraId="6A88AE9D" w14:textId="77777777">
        <w:tc>
          <w:tcPr>
            <w:tcW w:w="843" w:type="dxa"/>
            <w:vAlign w:val="center"/>
          </w:tcPr>
          <w:p w:rsidRPr="009C54AE" w:rsidR="0085747A" w:rsidP="009C54AE" w:rsidRDefault="0092264E" w14:paraId="53E01975" w14:textId="6F1136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F714DE" w:rsidR="0085747A" w:rsidP="009C54AE" w:rsidRDefault="0092264E" w14:paraId="573D6CED" w14:textId="1D0884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Pr="009C54AE" w:rsidR="0085747A" w:rsidTr="0092264E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4FAF85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F714DE" w:rsidR="0085747A" w:rsidP="009C54AE" w:rsidRDefault="0092264E" w14:paraId="42B5C422" w14:textId="36E8B09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 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9C54AE" w:rsidR="0085747A" w:rsidTr="00240F6B" w14:paraId="71799CCC" w14:textId="77777777">
        <w:tc>
          <w:tcPr>
            <w:tcW w:w="1680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Pr="009C54AE" w:rsidR="0085747A" w:rsidP="00C05F44" w:rsidRDefault="0085747A" w14:paraId="64FD88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A21E88" w:rsidTr="00112129" w14:paraId="5DA6F6F8" w14:textId="77777777">
        <w:tc>
          <w:tcPr>
            <w:tcW w:w="1680" w:type="dxa"/>
          </w:tcPr>
          <w:p w:rsidRPr="009C54AE" w:rsidR="00A21E88" w:rsidP="00A21E88" w:rsidRDefault="00A21E88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Pr="00DD708E" w:rsidR="00A21E88" w:rsidP="00A21E88" w:rsidRDefault="00A21E88" w14:paraId="35EA18B1" w14:textId="7BF8C54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 potrzebę: inicjacji technicznej, kształtowania umiejętności technicznych dzieci w wieku przedszkolnym i wczesnoszkolnym oraz wpływ zabaw manipulacyjnych, konstrukcyjnych i zadań wytwórczych na kształtowanie ich umiejętności technicznych. 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70C200D6" w14:textId="3DAFD78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A21E88" w:rsidTr="00112129" w14:paraId="7BB952D5" w14:textId="77777777">
        <w:tc>
          <w:tcPr>
            <w:tcW w:w="1680" w:type="dxa"/>
          </w:tcPr>
          <w:p w:rsidRPr="009C54AE" w:rsidR="00A21E88" w:rsidP="00A21E88" w:rsidRDefault="00A21E88" w14:paraId="22350505" w14:textId="12F2D2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Pr="00DD708E" w:rsidR="00A21E88" w:rsidP="00A21E88" w:rsidRDefault="00A21E88" w14:paraId="670E5A2B" w14:textId="52849CF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Wymieni i wyjaśni istotę metod i form projektowania oceniania działań technicznych dziecka lub ucznia; 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2CA61D28" w14:textId="54AF300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A21E88" w:rsidTr="00112129" w14:paraId="664FC6A1" w14:textId="77777777">
        <w:tc>
          <w:tcPr>
            <w:tcW w:w="1680" w:type="dxa"/>
          </w:tcPr>
          <w:p w:rsidRPr="009C54AE" w:rsidR="00A21E88" w:rsidP="00A21E88" w:rsidRDefault="00A21E88" w14:paraId="695D7137" w14:textId="58FCE8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Pr="00DD708E" w:rsidR="00A21E88" w:rsidP="00A21E88" w:rsidRDefault="00A21E88" w14:paraId="40CD451D" w14:textId="39660F4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Projektuje zabawy manipulacyjne i konstrukcyjne odpowiednio dobierając materiały i środki oraz metody nauczania.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1DE14639" w14:textId="0C4650F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A21E88" w:rsidTr="00112129" w14:paraId="5ECFC366" w14:textId="77777777">
        <w:tc>
          <w:tcPr>
            <w:tcW w:w="1680" w:type="dxa"/>
          </w:tcPr>
          <w:p w:rsidRPr="009C54AE" w:rsidR="00A21E88" w:rsidP="00A21E88" w:rsidRDefault="00A21E88" w14:paraId="1D840B19" w14:textId="4ED7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Pr="00DD708E" w:rsidR="00A21E88" w:rsidP="00A21E88" w:rsidRDefault="00A21E88" w14:paraId="6DAA742E" w14:textId="65AF0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>Zaprojektuje wykorzystując opanowane umiejętności projektowania lekcji z uwzględnieniem prawidłowo określonych celów lekcji, umiejętności, postaw, doboru strategii, metod i środków dydaktycznych oraz treści nauczania sekwencję działań technicznych pozwalających na identyfikację oraz rozbudzanie zainteresowań i pasji technicznych u dzieci i uczniów.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3F37E818" w14:textId="56120493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Pr="009C54AE" w:rsidR="00A21E88" w:rsidTr="00112129" w14:paraId="6AFBBB2F" w14:textId="77777777">
        <w:tc>
          <w:tcPr>
            <w:tcW w:w="1680" w:type="dxa"/>
          </w:tcPr>
          <w:p w:rsidRPr="009C54AE" w:rsidR="00A21E88" w:rsidP="00A21E88" w:rsidRDefault="00A21E88" w14:paraId="45F1AC1F" w14:textId="3E3794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Pr="00DD708E" w:rsidR="00A21E88" w:rsidP="00A21E88" w:rsidRDefault="00A21E88" w14:paraId="6365098F" w14:textId="2130BC2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 xml:space="preserve">Projektuje działania techniczne rozwijające kreatywność, krytyczną refleksję i umiejętność indywidualnego i zespołowego rozwiązywania problemów technicznych.  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362CAD28" w14:textId="009D249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Pr="009C54AE" w:rsidR="00A21E88" w:rsidTr="00112129" w14:paraId="370C1B14" w14:textId="77777777">
        <w:tc>
          <w:tcPr>
            <w:tcW w:w="1680" w:type="dxa"/>
          </w:tcPr>
          <w:p w:rsidRPr="009C54AE" w:rsidR="00A21E88" w:rsidP="00A21E88" w:rsidRDefault="00A21E88" w14:paraId="356FD8C3" w14:textId="52275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Pr="00DD708E" w:rsidR="00A21E88" w:rsidP="00A21E88" w:rsidRDefault="00A21E88" w14:paraId="1EDB7926" w14:textId="45810E1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>Aranżuje i monitoruje zespołowe zabawy w zakresie działalności technicznej dzieci i uczniów.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64C36525" w14:textId="03063BCC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A21E88" w:rsidTr="00112129" w14:paraId="6CEBEBA0" w14:textId="77777777">
        <w:tc>
          <w:tcPr>
            <w:tcW w:w="1680" w:type="dxa"/>
          </w:tcPr>
          <w:p w:rsidRPr="009C54AE" w:rsidR="00A21E88" w:rsidP="00A21E88" w:rsidRDefault="00A21E88" w14:paraId="16B69F09" w14:textId="0E567C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5" w:type="dxa"/>
          </w:tcPr>
          <w:p w:rsidRPr="00DD708E" w:rsidR="00A21E88" w:rsidP="00A21E88" w:rsidRDefault="00A21E88" w14:paraId="76FFDE47" w14:textId="524B018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Identyfikuje zachowania uczniów i uwzględnia ich indywidualne potrzeby i możliwości podczas projektowania zadań technicznych i zabaw konstrukcyjnych.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50FF4AF8" w14:textId="2790ACC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Pr="009C54AE" w:rsidR="00A21E88" w:rsidTr="00112129" w14:paraId="0B594A15" w14:textId="77777777">
        <w:tc>
          <w:tcPr>
            <w:tcW w:w="1680" w:type="dxa"/>
          </w:tcPr>
          <w:p w:rsidRPr="009C54AE" w:rsidR="00A21E88" w:rsidP="00A21E88" w:rsidRDefault="00A21E88" w14:paraId="5D0C2D6E" w14:textId="4582F3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5" w:type="dxa"/>
          </w:tcPr>
          <w:p w:rsidRPr="00DD708E" w:rsidR="00A21E88" w:rsidP="00A21E88" w:rsidRDefault="00A21E88" w14:paraId="3737AB34" w14:textId="2E8412E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Tworzy sytuacje wychowawczo-dydaktyczne zachęcające dzieci lub uczniów do analizowania prostych rozwiązań technicznych rozwijających ich wiedzę na temat urządzeń technicznych z bliższego i dalszego otoczenia.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6DAFC65A" w14:textId="74417A4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A21E88" w:rsidTr="00112129" w14:paraId="2C216269" w14:textId="77777777">
        <w:tc>
          <w:tcPr>
            <w:tcW w:w="1680" w:type="dxa"/>
          </w:tcPr>
          <w:p w:rsidRPr="009C54AE" w:rsidR="00A21E88" w:rsidP="00A21E88" w:rsidRDefault="00A21E88" w14:paraId="512D841A" w14:textId="7CFB56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5" w:type="dxa"/>
          </w:tcPr>
          <w:p w:rsidRPr="00DD708E" w:rsidR="00A21E88" w:rsidP="00A21E88" w:rsidRDefault="00A21E88" w14:paraId="5A31B322" w14:textId="6B38E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smallCaps w:val="0"/>
              </w:rPr>
              <w:t>Propaguje działania związane z rozwojem zainteresowań technicznych dzieci w wieku przedszkolnym i wczesnoszkolnym i burzeniem stereotypów płci dotyczących uzdolnień technicznych.</w:t>
            </w:r>
          </w:p>
        </w:tc>
        <w:tc>
          <w:tcPr>
            <w:tcW w:w="1865" w:type="dxa"/>
            <w:vAlign w:val="center"/>
          </w:tcPr>
          <w:p w:rsidRPr="00112129" w:rsidR="00A21E88" w:rsidP="00112129" w:rsidRDefault="00A21E88" w14:paraId="3FB20973" w14:textId="35880D6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E1BB617" w14:textId="77777777">
        <w:tc>
          <w:tcPr>
            <w:tcW w:w="9639" w:type="dxa"/>
          </w:tcPr>
          <w:p w:rsidRPr="009C54AE" w:rsidR="0085747A" w:rsidP="009C54AE" w:rsidRDefault="0085747A" w14:paraId="2C07462B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4C2EAB71" w14:textId="77777777">
        <w:tc>
          <w:tcPr>
            <w:tcW w:w="9639" w:type="dxa"/>
          </w:tcPr>
          <w:p w:rsidRPr="001D3DE0" w:rsidR="00961888" w:rsidP="00961888" w:rsidRDefault="00961888" w14:paraId="7D6EF0D5" w14:textId="0F6D3D6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Uzasadnienie potrzeby wychowania technicznego jako dziedziny wychowania ogólnego:</w:t>
            </w:r>
          </w:p>
          <w:p w:rsidRPr="001D3DE0" w:rsidR="00961888" w:rsidP="00961888" w:rsidRDefault="00961888" w14:paraId="241A221A" w14:textId="24A2225B">
            <w:pPr>
              <w:numPr>
                <w:ilvl w:val="0"/>
                <w:numId w:val="6"/>
              </w:numPr>
              <w:spacing w:after="0" w:line="240" w:lineRule="auto"/>
              <w:ind w:left="649" w:hanging="280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jaka była geneza wychowania technicznego (slojd, prace ręczne, zajęcia praktyczno-techniczne, praca-technika i technika);</w:t>
            </w:r>
          </w:p>
          <w:p w:rsidRPr="001D3DE0" w:rsidR="00961888" w:rsidP="00961888" w:rsidRDefault="00961888" w14:paraId="199B09B4" w14:textId="77777777">
            <w:pPr>
              <w:numPr>
                <w:ilvl w:val="0"/>
                <w:numId w:val="6"/>
              </w:numPr>
              <w:spacing w:after="0" w:line="240" w:lineRule="auto"/>
              <w:ind w:left="649" w:hanging="280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jakie cele stawiano przed wychowaniem technicznym w czasie rozwoju szkoły;</w:t>
            </w:r>
          </w:p>
          <w:p w:rsidRPr="001D3DE0" w:rsidR="0085747A" w:rsidP="00961888" w:rsidRDefault="00961888" w14:paraId="78255B5B" w14:textId="6BCFF21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649" w:hanging="280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przykłady materiałów metodycznych sprzed kilkudziesięciu lat.</w:t>
            </w:r>
          </w:p>
        </w:tc>
      </w:tr>
      <w:tr w:rsidRPr="009C54AE" w:rsidR="0085747A" w:rsidTr="00923D7D" w14:paraId="3C0F566E" w14:textId="77777777">
        <w:tc>
          <w:tcPr>
            <w:tcW w:w="9639" w:type="dxa"/>
          </w:tcPr>
          <w:p w:rsidRPr="001D3DE0" w:rsidR="00961888" w:rsidP="00961888" w:rsidRDefault="00961888" w14:paraId="3D62C8B9" w14:textId="3AFC510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8" w:hanging="348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Uzasadnienie modelu działalności technicznej jako modelowego układu treści kształcenia ogólnotechnicznego:</w:t>
            </w:r>
          </w:p>
          <w:p w:rsidRPr="001D3DE0" w:rsidR="00961888" w:rsidP="00961888" w:rsidRDefault="003C3704" w14:paraId="1BBF7832" w14:textId="1CF6669B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model działalności technicznej człowieka;</w:t>
            </w:r>
          </w:p>
          <w:p w:rsidRPr="001D3DE0" w:rsidR="00402AA2" w:rsidP="00961888" w:rsidRDefault="00402AA2" w14:paraId="33CB059A" w14:textId="5AB48C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model działalności technicznej jako oś metodyczna edukacji technicznej;</w:t>
            </w:r>
          </w:p>
          <w:p w:rsidRPr="001D3DE0" w:rsidR="003C3704" w:rsidP="00402AA2" w:rsidRDefault="003C3704" w14:paraId="3573F1C8" w14:textId="5DAD5C1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663" w:hanging="315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układ treści kształcenia ogólnotechnicznego a model działalności technicznej</w:t>
            </w:r>
            <w:r w:rsidRPr="001D3DE0" w:rsidR="00402AA2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Pr="009C54AE" w:rsidR="0085747A" w:rsidTr="00923D7D" w14:paraId="72E03DD1" w14:textId="77777777">
        <w:tc>
          <w:tcPr>
            <w:tcW w:w="9639" w:type="dxa"/>
          </w:tcPr>
          <w:p w:rsidRPr="001D3DE0" w:rsidR="003C3704" w:rsidP="003C3704" w:rsidRDefault="00402AA2" w14:paraId="1596B524" w14:textId="586B0443">
            <w:pPr>
              <w:numPr>
                <w:ilvl w:val="0"/>
                <w:numId w:val="4"/>
              </w:numPr>
              <w:spacing w:after="0" w:line="240" w:lineRule="auto"/>
              <w:ind w:left="341" w:hanging="341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Edukacja</w:t>
            </w:r>
            <w:r w:rsidRPr="001D3DE0" w:rsidR="003C3704">
              <w:rPr>
                <w:rFonts w:ascii="Corbel" w:hAnsi="Corbel"/>
                <w:sz w:val="24"/>
                <w:szCs w:val="24"/>
              </w:rPr>
              <w:t xml:space="preserve"> techniczne w przedszkolu i klasach I-III</w:t>
            </w:r>
            <w:r w:rsidRPr="001D3DE0" w:rsidR="002B68A3">
              <w:rPr>
                <w:rFonts w:ascii="Corbel" w:hAnsi="Corbel"/>
                <w:sz w:val="24"/>
                <w:szCs w:val="24"/>
              </w:rPr>
              <w:t xml:space="preserve"> szkoły podstawowej</w:t>
            </w:r>
          </w:p>
          <w:p w:rsidRPr="001D3DE0" w:rsidR="003C3704" w:rsidP="00402AA2" w:rsidRDefault="003C3704" w14:paraId="16875DFB" w14:textId="663EE2FB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ugruntowanie pojęć: treść kształcenia, materiał nauczania, program nauczania;</w:t>
            </w:r>
          </w:p>
          <w:p w:rsidRPr="001D3DE0" w:rsidR="003C3704" w:rsidP="00402AA2" w:rsidRDefault="003C3704" w14:paraId="622D323C" w14:textId="7890B77D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 xml:space="preserve">analiza przykładowych programów nauczania </w:t>
            </w:r>
            <w:r w:rsidRPr="001D3DE0" w:rsidR="00402AA2">
              <w:rPr>
                <w:rFonts w:ascii="Corbel" w:hAnsi="Corbel"/>
                <w:sz w:val="24"/>
                <w:szCs w:val="24"/>
              </w:rPr>
              <w:t>edukacji technicznej</w:t>
            </w:r>
            <w:r w:rsidRPr="001D3DE0">
              <w:rPr>
                <w:rFonts w:ascii="Corbel" w:hAnsi="Corbel"/>
                <w:sz w:val="24"/>
                <w:szCs w:val="24"/>
              </w:rPr>
              <w:t xml:space="preserve"> w klasach I-III;</w:t>
            </w:r>
          </w:p>
          <w:p w:rsidRPr="001D3DE0" w:rsidR="003C3704" w:rsidP="00402AA2" w:rsidRDefault="003C3704" w14:paraId="7AED0FA5" w14:textId="77777777">
            <w:pPr>
              <w:numPr>
                <w:ilvl w:val="0"/>
                <w:numId w:val="8"/>
              </w:numPr>
              <w:spacing w:after="0" w:line="240" w:lineRule="auto"/>
              <w:ind w:left="649" w:hanging="289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analiza struktury metodycznej i merytorycznej jednostek metodycznych i tematycznych;</w:t>
            </w:r>
          </w:p>
          <w:p w:rsidRPr="001D3DE0" w:rsidR="0085747A" w:rsidP="00402AA2" w:rsidRDefault="003C3704" w14:paraId="33738C75" w14:textId="737E23B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649" w:hanging="289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psychologiczne podstawy uczenia się techniki w młodszym wieku szkolnym.</w:t>
            </w:r>
          </w:p>
        </w:tc>
      </w:tr>
      <w:tr w:rsidRPr="009C54AE" w:rsidR="002B68A3" w:rsidTr="00923D7D" w14:paraId="1006EFAF" w14:textId="77777777">
        <w:tc>
          <w:tcPr>
            <w:tcW w:w="9639" w:type="dxa"/>
          </w:tcPr>
          <w:p w:rsidRPr="001D3DE0" w:rsidR="002B68A3" w:rsidP="003C3704" w:rsidRDefault="002B68A3" w14:paraId="7A00E966" w14:textId="3DE50E71">
            <w:pPr>
              <w:numPr>
                <w:ilvl w:val="0"/>
                <w:numId w:val="4"/>
              </w:numPr>
              <w:spacing w:after="0" w:line="240" w:lineRule="auto"/>
              <w:ind w:left="341" w:hanging="341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Uwagi o planowaniu zajęć technicznych przedszkolu i klasach I-III szkoły podstawowej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50EC855" w14:textId="77777777">
        <w:tc>
          <w:tcPr>
            <w:tcW w:w="9639" w:type="dxa"/>
          </w:tcPr>
          <w:p w:rsidRPr="009C54AE" w:rsidR="0085747A" w:rsidP="009C54AE" w:rsidRDefault="0085747A" w14:paraId="195D22D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788AFB11" w14:textId="77777777">
        <w:tc>
          <w:tcPr>
            <w:tcW w:w="9639" w:type="dxa"/>
          </w:tcPr>
          <w:p w:rsidRPr="001D3DE0" w:rsidR="00961888" w:rsidP="00E3237E" w:rsidRDefault="00402AA2" w14:paraId="4D28BA8D" w14:textId="19157E1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Edukacja techniczne</w:t>
            </w:r>
            <w:r w:rsidRPr="001D3DE0" w:rsidR="00961888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D3DE0">
              <w:rPr>
                <w:rFonts w:ascii="Corbel" w:hAnsi="Corbel"/>
                <w:sz w:val="24"/>
                <w:szCs w:val="24"/>
              </w:rPr>
              <w:t xml:space="preserve"> przedszkolu i</w:t>
            </w:r>
            <w:r w:rsidRPr="001D3DE0" w:rsidR="00961888">
              <w:rPr>
                <w:rFonts w:ascii="Corbel" w:hAnsi="Corbel"/>
                <w:sz w:val="24"/>
                <w:szCs w:val="24"/>
              </w:rPr>
              <w:t xml:space="preserve"> klasach I-III:</w:t>
            </w:r>
          </w:p>
          <w:p w:rsidRPr="001D3DE0" w:rsidR="00961888" w:rsidP="00E3237E" w:rsidRDefault="00961888" w14:paraId="2E898E90" w14:textId="542A829F">
            <w:pPr>
              <w:numPr>
                <w:ilvl w:val="0"/>
                <w:numId w:val="3"/>
              </w:numPr>
              <w:spacing w:after="0" w:line="240" w:lineRule="auto"/>
              <w:ind w:left="663" w:hanging="32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 xml:space="preserve">analiza struktury metodycznej i merytorycznej jednostek metodycznych i tematycznych, psychologiczne podstawy uczenia się techniki w </w:t>
            </w:r>
            <w:r w:rsidRPr="001D3DE0" w:rsidR="00402AA2">
              <w:rPr>
                <w:rFonts w:ascii="Corbel" w:hAnsi="Corbel" w:cs="Arial"/>
                <w:sz w:val="24"/>
                <w:szCs w:val="24"/>
              </w:rPr>
              <w:t xml:space="preserve">przedszkolu i </w:t>
            </w:r>
            <w:r w:rsidRPr="001D3DE0">
              <w:rPr>
                <w:rFonts w:ascii="Corbel" w:hAnsi="Corbel" w:cs="Arial"/>
                <w:sz w:val="24"/>
                <w:szCs w:val="24"/>
              </w:rPr>
              <w:t>klasach I-III</w:t>
            </w:r>
            <w:r w:rsidRPr="001D3DE0" w:rsidR="00402AA2">
              <w:rPr>
                <w:rFonts w:ascii="Corbel" w:hAnsi="Corbel" w:cs="Arial"/>
                <w:sz w:val="24"/>
                <w:szCs w:val="24"/>
              </w:rPr>
              <w:t>;</w:t>
            </w:r>
          </w:p>
          <w:p w:rsidRPr="001D3DE0" w:rsidR="0085747A" w:rsidP="00E3237E" w:rsidRDefault="00402AA2" w14:paraId="43283521" w14:textId="4F03600F">
            <w:pPr>
              <w:numPr>
                <w:ilvl w:val="0"/>
                <w:numId w:val="3"/>
              </w:numPr>
              <w:spacing w:after="0" w:line="240" w:lineRule="auto"/>
              <w:ind w:left="663" w:hanging="32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psychologiczne podstawy uczenia się techniki w klasach I-III.</w:t>
            </w:r>
          </w:p>
        </w:tc>
      </w:tr>
      <w:tr w:rsidRPr="009C54AE" w:rsidR="0085747A" w:rsidTr="00923D7D" w14:paraId="42761B51" w14:textId="77777777">
        <w:tc>
          <w:tcPr>
            <w:tcW w:w="9639" w:type="dxa"/>
          </w:tcPr>
          <w:p w:rsidRPr="001D3DE0" w:rsidR="00402AA2" w:rsidP="00E3237E" w:rsidRDefault="00402AA2" w14:paraId="2D880E8D" w14:textId="4D91D18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rozpoznawcze i projektowe prowadzone przez uczniów w klasach I-III:</w:t>
            </w:r>
          </w:p>
          <w:p w:rsidRPr="001D3DE0" w:rsidR="00402AA2" w:rsidP="00E3237E" w:rsidRDefault="00402AA2" w14:paraId="57A2F9AF" w14:textId="21579087">
            <w:pPr>
              <w:numPr>
                <w:ilvl w:val="0"/>
                <w:numId w:val="10"/>
              </w:numPr>
              <w:spacing w:after="0" w:line="240" w:lineRule="auto"/>
              <w:ind w:left="691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rozpoznawania środowiska technicznego przez dzieci w młodszym wieku szkolnym;</w:t>
            </w:r>
          </w:p>
          <w:p w:rsidRPr="001D3DE0" w:rsidR="0085747A" w:rsidP="00E3237E" w:rsidRDefault="00402AA2" w14:paraId="06CEB157" w14:textId="301FD225">
            <w:pPr>
              <w:numPr>
                <w:ilvl w:val="0"/>
                <w:numId w:val="10"/>
              </w:numPr>
              <w:spacing w:after="0" w:line="240" w:lineRule="auto"/>
              <w:ind w:left="691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projektowanie zmian w środowisku technicznym (np. papierowe samoloty – kształt skrzydeł, a przeznaczenie samolotu).</w:t>
            </w:r>
          </w:p>
        </w:tc>
      </w:tr>
      <w:tr w:rsidRPr="009C54AE" w:rsidR="0085747A" w:rsidTr="00923D7D" w14:paraId="2BE21B37" w14:textId="77777777">
        <w:tc>
          <w:tcPr>
            <w:tcW w:w="9639" w:type="dxa"/>
          </w:tcPr>
          <w:p w:rsidRPr="001D3DE0" w:rsidR="00402AA2" w:rsidP="00E3237E" w:rsidRDefault="00402AA2" w14:paraId="42C5E43E" w14:textId="4A8F32E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konstrukcyjne prowadzone przez uczniów w klasach I-III:</w:t>
            </w:r>
          </w:p>
          <w:p w:rsidRPr="001D3DE0" w:rsidR="00402AA2" w:rsidP="00E3237E" w:rsidRDefault="00402AA2" w14:paraId="3CD20327" w14:textId="184CDDAB">
            <w:pPr>
              <w:numPr>
                <w:ilvl w:val="0"/>
                <w:numId w:val="12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konstruowanie techniczne ( np. konstruowanie silników odrzutowych);</w:t>
            </w:r>
          </w:p>
          <w:p w:rsidRPr="001D3DE0" w:rsidR="0085747A" w:rsidP="00E3237E" w:rsidRDefault="00402AA2" w14:paraId="4802BB8E" w14:textId="2A03D71C">
            <w:pPr>
              <w:numPr>
                <w:ilvl w:val="0"/>
                <w:numId w:val="12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metody konstruowania – jak zbudować wytrzymałą konstrukcję (badanie właściwości materiałów).</w:t>
            </w:r>
          </w:p>
        </w:tc>
      </w:tr>
      <w:tr w:rsidRPr="009C54AE" w:rsidR="00402AA2" w:rsidTr="00923D7D" w14:paraId="161FCF85" w14:textId="77777777">
        <w:tc>
          <w:tcPr>
            <w:tcW w:w="9639" w:type="dxa"/>
          </w:tcPr>
          <w:p w:rsidRPr="001D3DE0" w:rsidR="00E3237E" w:rsidP="00E3237E" w:rsidRDefault="00E3237E" w14:paraId="522B1F6A" w14:textId="6C611B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planowania pracy i działania wytwórcze prowadzone przez uczniów w klasach I-III:</w:t>
            </w:r>
          </w:p>
          <w:p w:rsidRPr="001D3DE0" w:rsidR="00E3237E" w:rsidP="00E3237E" w:rsidRDefault="00E3237E" w14:paraId="5B6111ED" w14:textId="2937F946">
            <w:pPr>
              <w:numPr>
                <w:ilvl w:val="0"/>
                <w:numId w:val="13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planowanie pracy: formy organizacji działań (np. jak zrobić taki sam film animowany dla wszystkich uczniów w klasie);</w:t>
            </w:r>
          </w:p>
          <w:p w:rsidRPr="001D3DE0" w:rsidR="00402AA2" w:rsidP="00E3237E" w:rsidRDefault="00E3237E" w14:paraId="03DED1B5" w14:textId="359C644F">
            <w:pPr>
              <w:numPr>
                <w:ilvl w:val="0"/>
                <w:numId w:val="13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metody planowania pracy: podział działań technicznych na operacje, czynności; przewidywanie czasu trwania działań.</w:t>
            </w:r>
          </w:p>
        </w:tc>
      </w:tr>
      <w:tr w:rsidRPr="009C54AE" w:rsidR="00402AA2" w:rsidTr="00923D7D" w14:paraId="686AFE1D" w14:textId="77777777">
        <w:tc>
          <w:tcPr>
            <w:tcW w:w="9639" w:type="dxa"/>
          </w:tcPr>
          <w:p w:rsidRPr="001D3DE0" w:rsidR="00E3237E" w:rsidP="00E3237E" w:rsidRDefault="00E3237E" w14:paraId="336699F6" w14:textId="55356531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eksploatacyjne prowadzone przez uczniów w klasach I-III:</w:t>
            </w:r>
          </w:p>
          <w:p w:rsidRPr="001D3DE0" w:rsidR="00E3237E" w:rsidP="00E3237E" w:rsidRDefault="00E3237E" w14:paraId="022D51E8" w14:textId="22A06D3F">
            <w:pPr>
              <w:numPr>
                <w:ilvl w:val="0"/>
                <w:numId w:val="14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jak bezpiecznie korzystać z urządzeń technicznych;</w:t>
            </w:r>
          </w:p>
          <w:p w:rsidRPr="001D3DE0" w:rsidR="00402AA2" w:rsidP="00E3237E" w:rsidRDefault="00E3237E" w14:paraId="18CF6BE5" w14:textId="28574F69">
            <w:pPr>
              <w:numPr>
                <w:ilvl w:val="0"/>
                <w:numId w:val="14"/>
              </w:numPr>
              <w:spacing w:after="0" w:line="240" w:lineRule="auto"/>
              <w:ind w:left="677" w:hanging="35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metody zabezpieczania materiałów konstrukcyjnych (np. zabezpieczanie metalu przed korozją, zabezpieczanie papieru przed wodą).</w:t>
            </w:r>
          </w:p>
        </w:tc>
      </w:tr>
      <w:tr w:rsidRPr="009C54AE" w:rsidR="00E3237E" w:rsidTr="00923D7D" w14:paraId="2845B150" w14:textId="77777777">
        <w:tc>
          <w:tcPr>
            <w:tcW w:w="9639" w:type="dxa"/>
          </w:tcPr>
          <w:p w:rsidRPr="001D3DE0" w:rsidR="00E3237E" w:rsidP="00E3237E" w:rsidRDefault="00E3237E" w14:paraId="6620E508" w14:textId="29468FC9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69" w:hanging="369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Przykłady zadań technicznych rozwijających działania związane z usuwaniem ujemnych skutków działalności technicznej  prowadzone przez uczniów w klasach I - III:</w:t>
            </w:r>
          </w:p>
          <w:p w:rsidRPr="001D3DE0" w:rsidR="00E3237E" w:rsidP="00E3237E" w:rsidRDefault="00E3237E" w14:paraId="16FF5533" w14:textId="6784057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co zrobić ze zużytymi lub uszkodzonymi urządzeniami;</w:t>
            </w:r>
          </w:p>
          <w:p w:rsidRPr="001D3DE0" w:rsidR="00E3237E" w:rsidP="00E3237E" w:rsidRDefault="00E3237E" w14:paraId="5C745194" w14:textId="5E50D06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wyroby ekologiczne;</w:t>
            </w:r>
          </w:p>
          <w:p w:rsidRPr="001D3DE0" w:rsidR="00E3237E" w:rsidP="00E3237E" w:rsidRDefault="00E3237E" w14:paraId="40CA3450" w14:textId="7D7E5F2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677" w:hanging="308"/>
              <w:jc w:val="both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 w:cs="Arial"/>
                <w:sz w:val="24"/>
                <w:szCs w:val="24"/>
              </w:rPr>
              <w:t>recykling.</w:t>
            </w:r>
          </w:p>
        </w:tc>
      </w:tr>
    </w:tbl>
    <w:p w:rsidRPr="009C54AE" w:rsidR="0085747A" w:rsidP="009C54AE" w:rsidRDefault="0085747A" w14:paraId="1C3AE4A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4F30D2E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153C41" w:rsidR="00E21E7D" w:rsidP="009C54AE" w:rsidRDefault="00153C41" w14:paraId="1F18B7D3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w:rsidRPr="001F6238" w:rsidR="00153C41" w:rsidP="009C54AE" w:rsidRDefault="00153C41" w14:paraId="1250D872" w14:textId="015B793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F6238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F6238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:rsidRPr="001F6238" w:rsidR="00153C41" w:rsidP="009C54AE" w:rsidRDefault="00153C41" w14:paraId="428C4922" w14:textId="4F9F9A0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F6238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Pr="001F6238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(praktyczny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Pr="001F6238"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F6238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Pr="001F6238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1205A6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1205A6" w:rsidTr="001205A6" w14:paraId="4FFC276C" w14:textId="77777777">
        <w:tc>
          <w:tcPr>
            <w:tcW w:w="1962" w:type="dxa"/>
          </w:tcPr>
          <w:p w:rsidRPr="00F714DE" w:rsidR="001205A6" w:rsidP="001205A6" w:rsidRDefault="00F714DE" w14:paraId="1562D6DD" w14:textId="34B8387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F714DE" w:rsidR="001205A6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:rsidRPr="001D3DE0" w:rsidR="001205A6" w:rsidP="001D3DE0" w:rsidRDefault="00F714DE" w14:paraId="0BD99DDA" w14:textId="21C4DD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36896533" w14:textId="5A98A4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1205A6" w:rsidTr="001205A6" w14:paraId="106C9F54" w14:textId="77777777">
        <w:tc>
          <w:tcPr>
            <w:tcW w:w="1962" w:type="dxa"/>
          </w:tcPr>
          <w:p w:rsidRPr="00F714DE" w:rsidR="001205A6" w:rsidP="001205A6" w:rsidRDefault="001205A6" w14:paraId="178148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1D3DE0" w:rsidR="001205A6" w:rsidP="001D3DE0" w:rsidRDefault="00F714DE" w14:paraId="55C84B44" w14:textId="04EA89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7FFC62F0" w14:textId="712D1BC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1205A6" w:rsidTr="001205A6" w14:paraId="4C1CACF9" w14:textId="77777777">
        <w:tc>
          <w:tcPr>
            <w:tcW w:w="1962" w:type="dxa"/>
          </w:tcPr>
          <w:p w:rsidRPr="00F714DE" w:rsidR="001205A6" w:rsidP="001205A6" w:rsidRDefault="001205A6" w14:paraId="461DF6AC" w14:textId="1D1182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1D3DE0" w:rsidR="001205A6" w:rsidP="001D3DE0" w:rsidRDefault="00F714DE" w14:paraId="068CF20A" w14:textId="48127A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682E1D08" w14:textId="2B1DDB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1205A6" w:rsidTr="001205A6" w14:paraId="3A7DFB7C" w14:textId="77777777">
        <w:tc>
          <w:tcPr>
            <w:tcW w:w="1962" w:type="dxa"/>
          </w:tcPr>
          <w:p w:rsidRPr="00F714DE" w:rsidR="001205A6" w:rsidP="001205A6" w:rsidRDefault="001205A6" w14:paraId="4A0F4C06" w14:textId="17A734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1D3DE0" w:rsidR="001205A6" w:rsidP="001D3DE0" w:rsidRDefault="00F714DE" w14:paraId="47E4581F" w14:textId="78C6753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1E158437" w14:textId="45FC7A0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1205A6" w:rsidTr="001205A6" w14:paraId="2B93B266" w14:textId="77777777">
        <w:tc>
          <w:tcPr>
            <w:tcW w:w="1962" w:type="dxa"/>
          </w:tcPr>
          <w:p w:rsidRPr="00F714DE" w:rsidR="001205A6" w:rsidP="001205A6" w:rsidRDefault="001205A6" w14:paraId="06460CB5" w14:textId="40DBC7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1D3DE0" w:rsidR="001205A6" w:rsidP="001D3DE0" w:rsidRDefault="00F714DE" w14:paraId="486224D0" w14:textId="53C029B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782B2E14" w14:textId="63DDFC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1205A6" w:rsidTr="001205A6" w14:paraId="68EFE869" w14:textId="77777777">
        <w:tc>
          <w:tcPr>
            <w:tcW w:w="1962" w:type="dxa"/>
          </w:tcPr>
          <w:p w:rsidRPr="00F714DE" w:rsidR="001205A6" w:rsidP="001205A6" w:rsidRDefault="001205A6" w14:paraId="071EA3DD" w14:textId="139B36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1D3DE0" w:rsidR="001205A6" w:rsidP="001D3DE0" w:rsidRDefault="00F714DE" w14:paraId="3D811AF8" w14:textId="7CE76B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1CF47317" w14:textId="3739EB9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9C54AE" w:rsidR="001205A6" w:rsidTr="001205A6" w14:paraId="73744C44" w14:textId="77777777">
        <w:tc>
          <w:tcPr>
            <w:tcW w:w="1962" w:type="dxa"/>
          </w:tcPr>
          <w:p w:rsidRPr="00F714DE" w:rsidR="001205A6" w:rsidP="001205A6" w:rsidRDefault="001205A6" w14:paraId="562250A1" w14:textId="07DB9E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1D3DE0" w:rsidR="001205A6" w:rsidP="001D3DE0" w:rsidRDefault="00F714DE" w14:paraId="7D7C19D6" w14:textId="0845325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1CF80F6B" w14:textId="5397AF4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1205A6" w:rsidTr="001205A6" w14:paraId="340D397E" w14:textId="77777777">
        <w:tc>
          <w:tcPr>
            <w:tcW w:w="1962" w:type="dxa"/>
          </w:tcPr>
          <w:p w:rsidRPr="00F714DE" w:rsidR="001205A6" w:rsidP="001205A6" w:rsidRDefault="001205A6" w14:paraId="48374306" w14:textId="1388F1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1D3DE0" w:rsidR="001205A6" w:rsidP="001D3DE0" w:rsidRDefault="00F714DE" w14:paraId="0B132183" w14:textId="378CEAD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1205A6" w:rsidP="001D3DE0" w:rsidRDefault="00C146F2" w14:paraId="77F95A61" w14:textId="2A7F1EA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F714DE" w:rsidTr="001205A6" w14:paraId="38912136" w14:textId="77777777">
        <w:tc>
          <w:tcPr>
            <w:tcW w:w="1962" w:type="dxa"/>
          </w:tcPr>
          <w:p w:rsidRPr="00F714DE" w:rsidR="00F714DE" w:rsidP="001205A6" w:rsidRDefault="00F714DE" w14:paraId="644E2873" w14:textId="1EFCCD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1D3DE0" w:rsidR="00F714DE" w:rsidP="001D3DE0" w:rsidRDefault="00F714DE" w14:paraId="2572BC44" w14:textId="2B7756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1D3DE0" w:rsidR="00F714DE" w:rsidP="001D3DE0" w:rsidRDefault="00C146F2" w14:paraId="3DAD332D" w14:textId="3E5416E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D3DE0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="000B5E5F" w:rsidP="009C54AE" w:rsidRDefault="000B5E5F" w14:paraId="338422BA" w14:textId="7582C4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="000B5E5F" w:rsidP="00F714DE" w:rsidRDefault="00F714DE" w14:paraId="34A911D3" w14:textId="6ECFEAE2">
            <w:pPr>
              <w:pStyle w:val="Punktygwne"/>
              <w:numPr>
                <w:ilvl w:val="0"/>
                <w:numId w:val="18"/>
              </w:numPr>
              <w:spacing w:before="0" w:after="0"/>
              <w:ind w:left="325" w:hanging="294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</w:rPr>
              <w:t>opracowanie projektów dydaktycznych na zadany temat</w:t>
            </w:r>
            <w:r>
              <w:rPr>
                <w:rFonts w:ascii="Corbel" w:hAnsi="Corbel"/>
                <w:b w:val="0"/>
                <w:smallCaps w:val="0"/>
              </w:rPr>
              <w:t xml:space="preserve"> (konspekt lekcji).</w:t>
            </w:r>
          </w:p>
          <w:p w:rsidRPr="009C54AE" w:rsidR="0085747A" w:rsidP="009C54AE" w:rsidRDefault="000B5E5F" w14:paraId="4A1F0840" w14:textId="4EDA9B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0B5E5F" w:rsidR="0085747A" w:rsidP="009C54AE" w:rsidRDefault="000B5E5F" w14:paraId="5942C489" w14:textId="3972E2A1">
            <w:pPr>
              <w:numPr>
                <w:ilvl w:val="0"/>
                <w:numId w:val="15"/>
              </w:numPr>
              <w:spacing w:after="0"/>
              <w:ind w:left="318" w:hanging="284"/>
              <w:rPr>
                <w:rFonts w:ascii="Corbel" w:hAnsi="Corbel"/>
              </w:rPr>
            </w:pPr>
            <w:r w:rsidRPr="009D4ED4">
              <w:rPr>
                <w:rFonts w:ascii="Corbel" w:hAnsi="Corbel"/>
              </w:rPr>
              <w:t>opra</w:t>
            </w:r>
            <w:r>
              <w:rPr>
                <w:rFonts w:ascii="Corbel" w:hAnsi="Corbel"/>
              </w:rPr>
              <w:t xml:space="preserve">cowanie projektów dydaktycznych na zadany temat </w:t>
            </w:r>
            <w:r w:rsidR="00F714DE">
              <w:rPr>
                <w:rFonts w:ascii="Corbel" w:hAnsi="Corbel"/>
              </w:rPr>
              <w:t>(</w:t>
            </w:r>
            <w:proofErr w:type="spellStart"/>
            <w:r>
              <w:rPr>
                <w:rFonts w:ascii="Corbel" w:hAnsi="Corbel"/>
              </w:rPr>
              <w:t>mikronauczanie</w:t>
            </w:r>
            <w:proofErr w:type="spellEnd"/>
            <w:r w:rsidR="00F714DE">
              <w:rPr>
                <w:rFonts w:ascii="Corbel" w:hAnsi="Corbel"/>
              </w:rPr>
              <w:t>).</w:t>
            </w:r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6EBF0EEF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6EBF0EEF" w14:paraId="65D5206F" w14:textId="77777777">
        <w:tc>
          <w:tcPr>
            <w:tcW w:w="4962" w:type="dxa"/>
            <w:tcMar/>
          </w:tcPr>
          <w:p w:rsidRPr="009C54AE" w:rsidR="0085747A" w:rsidP="001D259D" w:rsidRDefault="00C61DC5" w14:paraId="73C4A980" w14:textId="451EEB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name="_GoBack" w:id="0"/>
            <w:bookmarkEnd w:id="0"/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0B5E5F" w:rsidRDefault="00436E58" w14:paraId="5AA778E0" w14:textId="6FAC37B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Pr="009C54AE" w:rsidR="00C61DC5" w:rsidTr="6EBF0EEF" w14:paraId="3AEF2982" w14:textId="77777777">
        <w:tc>
          <w:tcPr>
            <w:tcW w:w="4962" w:type="dxa"/>
            <w:tcMar/>
          </w:tcPr>
          <w:p w:rsidRPr="009C54AE" w:rsidR="00C61DC5" w:rsidP="009C54AE" w:rsidRDefault="00C61DC5" w14:paraId="3C4A343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05C1FF6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0B5E5F" w:rsidRDefault="00C070CA" w14:paraId="7E7072C0" w14:textId="7E6C34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EBF0EEF" w:rsidR="257FE2F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6EBF0EEF" w14:paraId="1BA9975F" w14:textId="77777777">
        <w:tc>
          <w:tcPr>
            <w:tcW w:w="4962" w:type="dxa"/>
            <w:tcMar/>
          </w:tcPr>
          <w:p w:rsidRPr="009C54AE" w:rsidR="0071620A" w:rsidP="009C54AE" w:rsidRDefault="00C61DC5" w14:paraId="041840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316FA4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0B5E5F" w:rsidRDefault="00C070CA" w14:paraId="230F43D2" w14:textId="6EAB49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EBF0EEF" w:rsidR="00C070CA">
              <w:rPr>
                <w:rFonts w:ascii="Corbel" w:hAnsi="Corbel"/>
                <w:sz w:val="24"/>
                <w:szCs w:val="24"/>
              </w:rPr>
              <w:t>5</w:t>
            </w:r>
            <w:r w:rsidRPr="6EBF0EEF" w:rsidR="18674782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Pr="009C54AE" w:rsidR="0085747A" w:rsidTr="6EBF0EEF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0D56ACB3" w14:textId="7053E5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6EBF0EEF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0B5E5F" w:rsidRDefault="000B5E5F" w14:paraId="6063D3BA" w14:textId="781223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022DC01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0071620A" w14:paraId="67DF81D3" w14:textId="77777777">
        <w:trPr>
          <w:trHeight w:val="397"/>
        </w:trPr>
        <w:tc>
          <w:tcPr>
            <w:tcW w:w="7513" w:type="dxa"/>
          </w:tcPr>
          <w:p w:rsidRPr="00112129" w:rsidR="0085747A" w:rsidP="00112129" w:rsidRDefault="0085747A" w14:paraId="64A4C76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21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112129" w:rsidR="000B5E5F" w:rsidP="00112129" w:rsidRDefault="000B5E5F" w14:paraId="208259E4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1, Warszawa: Wydawnictwo Nowa Era, 2011.</w:t>
            </w:r>
          </w:p>
          <w:p w:rsidRPr="00112129" w:rsidR="000B5E5F" w:rsidP="00112129" w:rsidRDefault="000B5E5F" w14:paraId="43BF3E65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2, Warszawa: Wydawnictwo Nowa Era, 2011.</w:t>
            </w:r>
          </w:p>
          <w:p w:rsidRPr="00112129" w:rsidR="000B5E5F" w:rsidP="00112129" w:rsidRDefault="000B5E5F" w14:paraId="1AC975DF" w14:textId="77777777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3, Warszawa: Wydawnictwo Nowa Era, 2011.</w:t>
            </w:r>
          </w:p>
          <w:p w:rsidRPr="00112129" w:rsidR="000B5E5F" w:rsidP="00112129" w:rsidRDefault="000B5E5F" w14:paraId="3DBBA2EF" w14:textId="1AB381BA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Lib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 </w:t>
            </w:r>
            <w:proofErr w:type="spellStart"/>
            <w:r w:rsidRPr="00112129">
              <w:rPr>
                <w:rFonts w:ascii="Corbel" w:hAnsi="Corbel" w:cs="Calibri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 w:cs="Calibri"/>
                <w:sz w:val="24"/>
                <w:szCs w:val="24"/>
              </w:rPr>
              <w:t xml:space="preserve"> W., Nowe już w szkole!: książka nauczyciela. Edukacja wczesnoszkolna. Scenariusze zajęć technicznych Cz. 4, Warszawa: Wydawnictwo Nowa Era, 2011.</w:t>
            </w:r>
          </w:p>
          <w:p w:rsidRPr="00112129" w:rsidR="000B5E5F" w:rsidP="00112129" w:rsidRDefault="000B5E5F" w14:paraId="56070F37" w14:textId="59EDBB8B">
            <w:pPr>
              <w:numPr>
                <w:ilvl w:val="0"/>
                <w:numId w:val="16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/>
                <w:sz w:val="24"/>
                <w:szCs w:val="24"/>
              </w:rPr>
              <w:t xml:space="preserve"> W.: Modelowanie podręczników techniki-informatyki. Wyd. UR, Rzeszów 2006.</w:t>
            </w:r>
          </w:p>
        </w:tc>
      </w:tr>
      <w:tr w:rsidRPr="00EB07E1" w:rsidR="0085747A" w:rsidTr="0071620A" w14:paraId="6981F2E0" w14:textId="77777777">
        <w:trPr>
          <w:trHeight w:val="397"/>
        </w:trPr>
        <w:tc>
          <w:tcPr>
            <w:tcW w:w="7513" w:type="dxa"/>
          </w:tcPr>
          <w:p w:rsidRPr="00112129" w:rsidR="0085747A" w:rsidP="00112129" w:rsidRDefault="0085747A" w14:paraId="51537F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121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112129" w:rsidR="000B5E5F" w:rsidP="00112129" w:rsidRDefault="000B5E5F" w14:paraId="0B47ED9E" w14:textId="7777777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Podstawa programowa wychowania przedszkolnego i kształcenia ogólnego dla szkoły podstawowej. DZIENNIK USTAW RZECZYPOSPOLITEJ POLSKIEJ Warszawa, z dnia 24 lutego 2017 r., poz. 356, Rozporządzenie Ministra Edukacji Narodowej z dnia 14 lutego 2017, lub nowsze</w:t>
            </w:r>
          </w:p>
          <w:p w:rsidRPr="00112129" w:rsidR="000B5E5F" w:rsidP="00112129" w:rsidRDefault="000B5E5F" w14:paraId="617379CC" w14:textId="05B706A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 xml:space="preserve">Podstawa programowa wychowania przedszkolnego i kształcenia ogólnego dla szkoły podstawowej z komentarzem. Wychowanie przedszkolne i edukacja wczesnoszkolna. </w:t>
            </w:r>
            <w:hyperlink w:history="1" r:id="rId8">
              <w:r w:rsidRPr="0011212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https://www.ore.edu.pl/wp-content/uploads/2017/05/wychowanie-przedszkolne-i-edukacja-</w:t>
              </w:r>
              <w:r w:rsidRPr="0011212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wczesnoszkolna.-pp-z-komentarzem.pdf</w:t>
              </w:r>
            </w:hyperlink>
            <w:r w:rsidRPr="00112129">
              <w:rPr>
                <w:rFonts w:ascii="Corbel" w:hAnsi="Corbel"/>
                <w:sz w:val="24"/>
                <w:szCs w:val="24"/>
              </w:rPr>
              <w:t xml:space="preserve"> (</w:t>
            </w:r>
            <w:r w:rsidRPr="00112129" w:rsidR="00EB07E1">
              <w:rPr>
                <w:rFonts w:ascii="Corbel" w:hAnsi="Corbel"/>
                <w:sz w:val="24"/>
                <w:szCs w:val="24"/>
              </w:rPr>
              <w:t>23</w:t>
            </w:r>
            <w:r w:rsidRPr="00112129">
              <w:rPr>
                <w:rFonts w:ascii="Corbel" w:hAnsi="Corbel"/>
                <w:sz w:val="24"/>
                <w:szCs w:val="24"/>
              </w:rPr>
              <w:t>.</w:t>
            </w:r>
            <w:r w:rsidRPr="00112129" w:rsidR="00EB07E1">
              <w:rPr>
                <w:rFonts w:ascii="Corbel" w:hAnsi="Corbel"/>
                <w:sz w:val="24"/>
                <w:szCs w:val="24"/>
              </w:rPr>
              <w:t>10</w:t>
            </w:r>
            <w:r w:rsidRPr="00112129">
              <w:rPr>
                <w:rFonts w:ascii="Corbel" w:hAnsi="Corbel"/>
                <w:sz w:val="24"/>
                <w:szCs w:val="24"/>
              </w:rPr>
              <w:t>.2019)</w:t>
            </w:r>
          </w:p>
          <w:p w:rsidRPr="00112129" w:rsidR="000B5E5F" w:rsidP="00112129" w:rsidRDefault="000B5E5F" w14:paraId="2614782E" w14:textId="06B285D1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2129">
              <w:rPr>
                <w:rFonts w:ascii="Corbel" w:hAnsi="Corbel"/>
                <w:sz w:val="24"/>
                <w:szCs w:val="24"/>
              </w:rPr>
              <w:t>Walat</w:t>
            </w:r>
            <w:proofErr w:type="spellEnd"/>
            <w:r w:rsidRPr="00112129">
              <w:rPr>
                <w:rFonts w:ascii="Corbel" w:hAnsi="Corbel"/>
                <w:sz w:val="24"/>
                <w:szCs w:val="24"/>
              </w:rPr>
              <w:t xml:space="preserve"> W.: Zestaw rocznych planów pracy dydaktycznej dla nauczycieli techniki-informatyki w szkole podstawowej oraz gimnazjum. Rzeszów 2000.</w:t>
            </w:r>
          </w:p>
          <w:p w:rsidRPr="00112129" w:rsidR="00EB07E1" w:rsidP="00112129" w:rsidRDefault="00EB07E1" w14:paraId="09C446D2" w14:textId="60629366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Amos-</w:t>
            </w:r>
            <w:r w:rsidRPr="00112129" w:rsidR="001A5CAB">
              <w:rPr>
                <w:rFonts w:ascii="Corbel" w:hAnsi="Corbel"/>
                <w:sz w:val="24"/>
                <w:szCs w:val="24"/>
              </w:rPr>
              <w:t>J</w:t>
            </w:r>
            <w:r w:rsidRPr="00112129">
              <w:rPr>
                <w:rFonts w:ascii="Corbel" w:hAnsi="Corbel"/>
                <w:sz w:val="24"/>
                <w:szCs w:val="24"/>
              </w:rPr>
              <w:t>elinek J.: Dziecko konstruktorem, rozwijanie zadatków uzdolnień technicznych u dzieci przedszkolnych i uczniów klas I-III.</w:t>
            </w:r>
          </w:p>
          <w:p w:rsidRPr="00112129" w:rsidR="000B5E5F" w:rsidP="00112129" w:rsidRDefault="00EB07E1" w14:paraId="04847B7C" w14:textId="131541CC">
            <w:pPr>
              <w:numPr>
                <w:ilvl w:val="0"/>
                <w:numId w:val="17"/>
              </w:numPr>
              <w:tabs>
                <w:tab w:val="left" w:pos="284"/>
              </w:tabs>
              <w:spacing w:after="0" w:line="240" w:lineRule="auto"/>
              <w:ind w:left="361" w:hanging="322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 w:cs="Calibri"/>
                <w:sz w:val="24"/>
                <w:szCs w:val="24"/>
              </w:rPr>
              <w:t xml:space="preserve">Kraszewski K., </w:t>
            </w:r>
            <w:r w:rsidRPr="00112129">
              <w:rPr>
                <w:rFonts w:ascii="Corbel" w:hAnsi="Corbel" w:cs="Calibri"/>
                <w:i/>
                <w:sz w:val="24"/>
                <w:szCs w:val="24"/>
              </w:rPr>
              <w:t>Podstawy edukacji ogólnotechnicznej w młodszym wieku szkolnym</w:t>
            </w:r>
            <w:r w:rsidRPr="00112129">
              <w:rPr>
                <w:rFonts w:ascii="Corbel" w:hAnsi="Corbel" w:cs="Calibri"/>
                <w:sz w:val="24"/>
                <w:szCs w:val="24"/>
              </w:rPr>
              <w:t>. Wyd. AP, Kraków 2001.</w:t>
            </w:r>
          </w:p>
        </w:tc>
      </w:tr>
    </w:tbl>
    <w:p w:rsidRPr="00EB07E1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E2E" w:rsidP="00C16ABF" w:rsidRDefault="00506E2E" w14:paraId="6F855A5E" w14:textId="77777777">
      <w:pPr>
        <w:spacing w:after="0" w:line="240" w:lineRule="auto"/>
      </w:pPr>
      <w:r>
        <w:separator/>
      </w:r>
    </w:p>
  </w:endnote>
  <w:endnote w:type="continuationSeparator" w:id="0">
    <w:p w:rsidR="00506E2E" w:rsidP="00C16ABF" w:rsidRDefault="00506E2E" w14:paraId="1FC5D43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E2E" w:rsidP="00C16ABF" w:rsidRDefault="00506E2E" w14:paraId="38BAC25D" w14:textId="77777777">
      <w:pPr>
        <w:spacing w:after="0" w:line="240" w:lineRule="auto"/>
      </w:pPr>
      <w:r>
        <w:separator/>
      </w:r>
    </w:p>
  </w:footnote>
  <w:footnote w:type="continuationSeparator" w:id="0">
    <w:p w:rsidR="00506E2E" w:rsidP="00C16ABF" w:rsidRDefault="00506E2E" w14:paraId="14BDC36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6E77B5"/>
    <w:multiLevelType w:val="hybridMultilevel"/>
    <w:tmpl w:val="5706ED6C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4D47466"/>
    <w:multiLevelType w:val="hybridMultilevel"/>
    <w:tmpl w:val="E152B792"/>
    <w:lvl w:ilvl="0" w:tplc="489E3F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A42583"/>
    <w:multiLevelType w:val="hybridMultilevel"/>
    <w:tmpl w:val="7DFA65B8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C1780D"/>
    <w:multiLevelType w:val="hybridMultilevel"/>
    <w:tmpl w:val="DC3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6441F2"/>
    <w:multiLevelType w:val="hybridMultilevel"/>
    <w:tmpl w:val="44B2EA80"/>
    <w:lvl w:ilvl="0" w:tplc="489E3FD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7537A1A"/>
    <w:multiLevelType w:val="hybridMultilevel"/>
    <w:tmpl w:val="B4DA7F74"/>
    <w:lvl w:ilvl="0" w:tplc="489E3FDC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A334059"/>
    <w:multiLevelType w:val="hybridMultilevel"/>
    <w:tmpl w:val="7C18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B40EF6"/>
    <w:multiLevelType w:val="hybridMultilevel"/>
    <w:tmpl w:val="089C89CA"/>
    <w:lvl w:ilvl="0" w:tplc="489E3FDC">
      <w:start w:val="1"/>
      <w:numFmt w:val="bullet"/>
      <w:lvlText w:val=""/>
      <w:lvlJc w:val="left"/>
      <w:pPr>
        <w:ind w:left="1033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5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7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9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1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3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5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7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93" w:hanging="360"/>
      </w:pPr>
      <w:rPr>
        <w:rFonts w:hint="default" w:ascii="Wingdings" w:hAnsi="Wingdings"/>
      </w:rPr>
    </w:lvl>
  </w:abstractNum>
  <w:abstractNum w:abstractNumId="10" w15:restartNumberingAfterBreak="0">
    <w:nsid w:val="27871097"/>
    <w:multiLevelType w:val="hybridMultilevel"/>
    <w:tmpl w:val="5BE6F108"/>
    <w:lvl w:ilvl="0" w:tplc="489E3FDC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4765255F"/>
    <w:multiLevelType w:val="hybridMultilevel"/>
    <w:tmpl w:val="F8AEC2D8"/>
    <w:lvl w:ilvl="0" w:tplc="489E3FDC">
      <w:start w:val="1"/>
      <w:numFmt w:val="bullet"/>
      <w:lvlText w:val=""/>
      <w:lvlJc w:val="left"/>
      <w:pPr>
        <w:ind w:left="117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2" w15:restartNumberingAfterBreak="0">
    <w:nsid w:val="524C6823"/>
    <w:multiLevelType w:val="hybridMultilevel"/>
    <w:tmpl w:val="B8D0B890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966B6"/>
    <w:multiLevelType w:val="hybridMultilevel"/>
    <w:tmpl w:val="3CC01D6C"/>
    <w:lvl w:ilvl="0" w:tplc="9E4C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C4F4E"/>
    <w:multiLevelType w:val="hybridMultilevel"/>
    <w:tmpl w:val="2CF28AD8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853A2"/>
    <w:multiLevelType w:val="hybridMultilevel"/>
    <w:tmpl w:val="2BACC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076CA"/>
    <w:multiLevelType w:val="hybridMultilevel"/>
    <w:tmpl w:val="B0263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C57270"/>
    <w:multiLevelType w:val="hybridMultilevel"/>
    <w:tmpl w:val="045EE496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6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6">
    <w:abstractNumId w:val="14"/>
  </w:num>
  <w:num w:numId="7">
    <w:abstractNumId w:val="17"/>
  </w:num>
  <w:num w:numId="8">
    <w:abstractNumId w:val="12"/>
  </w:num>
  <w:num w:numId="9">
    <w:abstractNumId w:val="13"/>
  </w:num>
  <w:num w:numId="10">
    <w:abstractNumId w:val="2"/>
  </w:num>
  <w:num w:numId="11">
    <w:abstractNumId w:val="11"/>
  </w:num>
  <w:num w:numId="12">
    <w:abstractNumId w:val="5"/>
  </w:num>
  <w:num w:numId="13">
    <w:abstractNumId w:val="10"/>
  </w:num>
  <w:num w:numId="14">
    <w:abstractNumId w:val="6"/>
  </w:num>
  <w:num w:numId="15">
    <w:abstractNumId w:val="1"/>
  </w:num>
  <w:num w:numId="16">
    <w:abstractNumId w:val="4"/>
  </w:num>
  <w:num w:numId="17">
    <w:abstractNumId w:val="15"/>
  </w:num>
  <w:num w:numId="18">
    <w:abstractNumId w:val="3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E5F"/>
    <w:rsid w:val="000D04B0"/>
    <w:rsid w:val="000F1C57"/>
    <w:rsid w:val="000F5615"/>
    <w:rsid w:val="00112129"/>
    <w:rsid w:val="00117C42"/>
    <w:rsid w:val="001205A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5CAB"/>
    <w:rsid w:val="001A70D2"/>
    <w:rsid w:val="001D259D"/>
    <w:rsid w:val="001D3DE0"/>
    <w:rsid w:val="001D657B"/>
    <w:rsid w:val="001D7B54"/>
    <w:rsid w:val="001E0209"/>
    <w:rsid w:val="001F2CA2"/>
    <w:rsid w:val="001F49DD"/>
    <w:rsid w:val="001F6238"/>
    <w:rsid w:val="002144C0"/>
    <w:rsid w:val="0022477D"/>
    <w:rsid w:val="002278A9"/>
    <w:rsid w:val="002336F9"/>
    <w:rsid w:val="0024028F"/>
    <w:rsid w:val="00240F6B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A3"/>
    <w:rsid w:val="002C1F06"/>
    <w:rsid w:val="002D3375"/>
    <w:rsid w:val="002D5395"/>
    <w:rsid w:val="002D6BD9"/>
    <w:rsid w:val="002D73D4"/>
    <w:rsid w:val="002E5C56"/>
    <w:rsid w:val="002F02A3"/>
    <w:rsid w:val="002F4ABE"/>
    <w:rsid w:val="003018BA"/>
    <w:rsid w:val="0030395F"/>
    <w:rsid w:val="00305C92"/>
    <w:rsid w:val="003151C5"/>
    <w:rsid w:val="00321A2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704"/>
    <w:rsid w:val="003D18A9"/>
    <w:rsid w:val="003D6CE2"/>
    <w:rsid w:val="003E1941"/>
    <w:rsid w:val="003E1D7F"/>
    <w:rsid w:val="003E2FE6"/>
    <w:rsid w:val="003E49D5"/>
    <w:rsid w:val="003F38C0"/>
    <w:rsid w:val="00402AA2"/>
    <w:rsid w:val="00414E3C"/>
    <w:rsid w:val="0042244A"/>
    <w:rsid w:val="0042745A"/>
    <w:rsid w:val="00431D5C"/>
    <w:rsid w:val="004362C6"/>
    <w:rsid w:val="00436E58"/>
    <w:rsid w:val="00437FA2"/>
    <w:rsid w:val="00445970"/>
    <w:rsid w:val="00452F9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182F"/>
    <w:rsid w:val="004F55A3"/>
    <w:rsid w:val="0050496F"/>
    <w:rsid w:val="00506E2E"/>
    <w:rsid w:val="00513B6F"/>
    <w:rsid w:val="00517C63"/>
    <w:rsid w:val="00526C94"/>
    <w:rsid w:val="005363C4"/>
    <w:rsid w:val="00536BDE"/>
    <w:rsid w:val="00543ACC"/>
    <w:rsid w:val="0056696D"/>
    <w:rsid w:val="0057114C"/>
    <w:rsid w:val="00573EF9"/>
    <w:rsid w:val="00584E6A"/>
    <w:rsid w:val="0059484D"/>
    <w:rsid w:val="005A0855"/>
    <w:rsid w:val="005A3196"/>
    <w:rsid w:val="005C080F"/>
    <w:rsid w:val="005C55E5"/>
    <w:rsid w:val="005C696A"/>
    <w:rsid w:val="005D3EF9"/>
    <w:rsid w:val="005E6E85"/>
    <w:rsid w:val="005F11A8"/>
    <w:rsid w:val="005F31D2"/>
    <w:rsid w:val="005F3A3E"/>
    <w:rsid w:val="0061029B"/>
    <w:rsid w:val="00613C8D"/>
    <w:rsid w:val="00617230"/>
    <w:rsid w:val="00621CE1"/>
    <w:rsid w:val="00627FC9"/>
    <w:rsid w:val="00647FA8"/>
    <w:rsid w:val="00650C5F"/>
    <w:rsid w:val="00654934"/>
    <w:rsid w:val="006620D9"/>
    <w:rsid w:val="00671958"/>
    <w:rsid w:val="006745FE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89E"/>
    <w:rsid w:val="00745302"/>
    <w:rsid w:val="007461D6"/>
    <w:rsid w:val="00746EC8"/>
    <w:rsid w:val="00753F0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A06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12F"/>
    <w:rsid w:val="00916188"/>
    <w:rsid w:val="0092264E"/>
    <w:rsid w:val="00923D7D"/>
    <w:rsid w:val="00937B79"/>
    <w:rsid w:val="00940B86"/>
    <w:rsid w:val="009508DF"/>
    <w:rsid w:val="00950DAC"/>
    <w:rsid w:val="00954A07"/>
    <w:rsid w:val="00961888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2F94"/>
    <w:rsid w:val="00A155EE"/>
    <w:rsid w:val="00A21E88"/>
    <w:rsid w:val="00A2245B"/>
    <w:rsid w:val="00A30110"/>
    <w:rsid w:val="00A36899"/>
    <w:rsid w:val="00A371F6"/>
    <w:rsid w:val="00A43BF6"/>
    <w:rsid w:val="00A53FA5"/>
    <w:rsid w:val="00A54817"/>
    <w:rsid w:val="00A601C8"/>
    <w:rsid w:val="00A603AE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C30"/>
    <w:rsid w:val="00AE5FCB"/>
    <w:rsid w:val="00AF2C1E"/>
    <w:rsid w:val="00AF6E3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128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0CA"/>
    <w:rsid w:val="00C131B5"/>
    <w:rsid w:val="00C146F2"/>
    <w:rsid w:val="00C16ABF"/>
    <w:rsid w:val="00C170AE"/>
    <w:rsid w:val="00C26CB7"/>
    <w:rsid w:val="00C324C1"/>
    <w:rsid w:val="00C36992"/>
    <w:rsid w:val="00C56036"/>
    <w:rsid w:val="00C61DC5"/>
    <w:rsid w:val="00C61FDE"/>
    <w:rsid w:val="00C67E92"/>
    <w:rsid w:val="00C70A26"/>
    <w:rsid w:val="00C766DF"/>
    <w:rsid w:val="00C81FE4"/>
    <w:rsid w:val="00C823E5"/>
    <w:rsid w:val="00C94B98"/>
    <w:rsid w:val="00CA2B96"/>
    <w:rsid w:val="00CA4E24"/>
    <w:rsid w:val="00CA5089"/>
    <w:rsid w:val="00CB42CB"/>
    <w:rsid w:val="00CD6897"/>
    <w:rsid w:val="00CE1ACB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77B6"/>
    <w:rsid w:val="00DC7FCC"/>
    <w:rsid w:val="00DD708E"/>
    <w:rsid w:val="00DE09C0"/>
    <w:rsid w:val="00DE4A14"/>
    <w:rsid w:val="00DF320D"/>
    <w:rsid w:val="00DF71C8"/>
    <w:rsid w:val="00E129B8"/>
    <w:rsid w:val="00E21E7D"/>
    <w:rsid w:val="00E22FBC"/>
    <w:rsid w:val="00E23B3F"/>
    <w:rsid w:val="00E24BF5"/>
    <w:rsid w:val="00E25338"/>
    <w:rsid w:val="00E3237E"/>
    <w:rsid w:val="00E51E44"/>
    <w:rsid w:val="00E63348"/>
    <w:rsid w:val="00E77E88"/>
    <w:rsid w:val="00E8107D"/>
    <w:rsid w:val="00E960BB"/>
    <w:rsid w:val="00EA2074"/>
    <w:rsid w:val="00EA4832"/>
    <w:rsid w:val="00EA4E9D"/>
    <w:rsid w:val="00EB07E1"/>
    <w:rsid w:val="00EC4899"/>
    <w:rsid w:val="00ED03AB"/>
    <w:rsid w:val="00ED32D2"/>
    <w:rsid w:val="00ED6D8A"/>
    <w:rsid w:val="00EE32DE"/>
    <w:rsid w:val="00EE5457"/>
    <w:rsid w:val="00F00A3F"/>
    <w:rsid w:val="00F070AB"/>
    <w:rsid w:val="00F17567"/>
    <w:rsid w:val="00F27A7B"/>
    <w:rsid w:val="00F32A5E"/>
    <w:rsid w:val="00F526AF"/>
    <w:rsid w:val="00F617C3"/>
    <w:rsid w:val="00F7066B"/>
    <w:rsid w:val="00F714DE"/>
    <w:rsid w:val="00F83B28"/>
    <w:rsid w:val="00FA46E5"/>
    <w:rsid w:val="00FB7DBA"/>
    <w:rsid w:val="00FC1C25"/>
    <w:rsid w:val="00FC3F45"/>
    <w:rsid w:val="00FC7716"/>
    <w:rsid w:val="00FD503F"/>
    <w:rsid w:val="00FD7589"/>
    <w:rsid w:val="00FF016A"/>
    <w:rsid w:val="00FF1401"/>
    <w:rsid w:val="00FF5E7D"/>
    <w:rsid w:val="18674782"/>
    <w:rsid w:val="257FE2FD"/>
    <w:rsid w:val="463D85CE"/>
    <w:rsid w:val="5409D70B"/>
    <w:rsid w:val="6EBF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D86BE2B2-1135-4002-9073-2DEE0271FA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61888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961888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6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ore.edu.pl/wp-content/uploads/2017/05/wychowanie-przedszkolne-i-edukacja-wczesnoszkolna.-pp-z-komentarzem.pdf" TargetMode="Externa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3388BA-CC99-4492-8892-600671E77E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6B7417-C52A-45AB-93B3-B7ED61F9D0A2}"/>
</file>

<file path=customXml/itemProps3.xml><?xml version="1.0" encoding="utf-8"?>
<ds:datastoreItem xmlns:ds="http://schemas.openxmlformats.org/officeDocument/2006/customXml" ds:itemID="{987541EA-388A-4F1A-87B3-6ABDD8D66B94}"/>
</file>

<file path=customXml/itemProps4.xml><?xml version="1.0" encoding="utf-8"?>
<ds:datastoreItem xmlns:ds="http://schemas.openxmlformats.org/officeDocument/2006/customXml" ds:itemID="{032CAA83-73AE-4454-A614-568E2657659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17</cp:revision>
  <cp:lastPrinted>2019-02-06T12:12:00Z</cp:lastPrinted>
  <dcterms:created xsi:type="dcterms:W3CDTF">2019-11-28T09:20:00Z</dcterms:created>
  <dcterms:modified xsi:type="dcterms:W3CDTF">2026-03-13T14:04:31Z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